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5AA59" w14:textId="77777777" w:rsidR="00080B20" w:rsidRDefault="00080B20" w:rsidP="00080B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Thomas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St.NICHOLAS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(fl.1407)</w:t>
      </w:r>
    </w:p>
    <w:p w14:paraId="02F4EDAE" w14:textId="77777777" w:rsidR="00080B20" w:rsidRDefault="00080B20" w:rsidP="00080B20">
      <w:pPr>
        <w:rPr>
          <w:rFonts w:ascii="Times New Roman" w:hAnsi="Times New Roman" w:cs="Times New Roman"/>
          <w:sz w:val="24"/>
          <w:szCs w:val="24"/>
        </w:rPr>
      </w:pPr>
    </w:p>
    <w:p w14:paraId="094EDB6B" w14:textId="77777777" w:rsidR="00080B20" w:rsidRDefault="00080B20" w:rsidP="00080B20">
      <w:pPr>
        <w:rPr>
          <w:rFonts w:ascii="Times New Roman" w:hAnsi="Times New Roman" w:cs="Times New Roman"/>
          <w:sz w:val="24"/>
          <w:szCs w:val="24"/>
        </w:rPr>
      </w:pPr>
    </w:p>
    <w:p w14:paraId="31445BFC" w14:textId="77777777" w:rsidR="00080B20" w:rsidRDefault="00080B20" w:rsidP="00080B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2689A14A" w14:textId="77777777" w:rsidR="00080B20" w:rsidRDefault="00080B20" w:rsidP="00080B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08FD5ACE" w14:textId="77777777" w:rsidR="00080B20" w:rsidRDefault="00080B20" w:rsidP="00080B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Kent, except </w:t>
      </w:r>
    </w:p>
    <w:p w14:paraId="7A915488" w14:textId="77777777" w:rsidR="00080B20" w:rsidRDefault="00080B20" w:rsidP="00080B20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city of Canterbury,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3464D6BD" w14:textId="77777777" w:rsidR="00080B20" w:rsidRDefault="00080B20" w:rsidP="00080B20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p.90)</w:t>
      </w:r>
    </w:p>
    <w:p w14:paraId="1B8ECD21" w14:textId="77777777" w:rsidR="00080B20" w:rsidRDefault="00080B20" w:rsidP="00080B20">
      <w:pPr>
        <w:rPr>
          <w:rFonts w:ascii="Times New Roman" w:hAnsi="Times New Roman" w:cs="Times New Roman"/>
          <w:sz w:val="24"/>
          <w:szCs w:val="24"/>
        </w:rPr>
      </w:pPr>
    </w:p>
    <w:p w14:paraId="506034DE" w14:textId="77777777" w:rsidR="00080B20" w:rsidRDefault="00080B20" w:rsidP="00080B20">
      <w:pPr>
        <w:rPr>
          <w:rFonts w:ascii="Times New Roman" w:hAnsi="Times New Roman" w:cs="Times New Roman"/>
          <w:sz w:val="24"/>
          <w:szCs w:val="24"/>
        </w:rPr>
      </w:pPr>
    </w:p>
    <w:p w14:paraId="15D9063D" w14:textId="77777777" w:rsidR="00080B20" w:rsidRDefault="00080B20" w:rsidP="00080B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2021</w:t>
      </w:r>
    </w:p>
    <w:p w14:paraId="78CE30B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9C242" w14:textId="77777777" w:rsidR="00080B20" w:rsidRDefault="00080B20" w:rsidP="009139A6">
      <w:r>
        <w:separator/>
      </w:r>
    </w:p>
  </w:endnote>
  <w:endnote w:type="continuationSeparator" w:id="0">
    <w:p w14:paraId="75D5B8FA" w14:textId="77777777" w:rsidR="00080B20" w:rsidRDefault="00080B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74B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C7CE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A48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EBDDC" w14:textId="77777777" w:rsidR="00080B20" w:rsidRDefault="00080B20" w:rsidP="009139A6">
      <w:r>
        <w:separator/>
      </w:r>
    </w:p>
  </w:footnote>
  <w:footnote w:type="continuationSeparator" w:id="0">
    <w:p w14:paraId="0F027FB1" w14:textId="77777777" w:rsidR="00080B20" w:rsidRDefault="00080B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2B1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A36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F70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B20"/>
    <w:rsid w:val="000666E0"/>
    <w:rsid w:val="00080B2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A5C26"/>
  <w15:chartTrackingRefBased/>
  <w15:docId w15:val="{7134E24A-09CA-43C2-B761-A4687BCD6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B2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2022-01-27T21:47:00Z</dcterms:created>
  <dcterms:modified xsi:type="dcterms:W3CDTF">2022-01-27T21:47:00Z</dcterms:modified>
</cp:coreProperties>
</file>